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F64FDB" w:rsidRPr="00F64FDB" w:rsidRDefault="00410F1F" w:rsidP="00F64FDB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r w:rsidR="00F64FDB" w:rsidRPr="00F64FDB">
        <w:rPr>
          <w:b/>
          <w:color w:val="000000"/>
          <w:sz w:val="23"/>
          <w:szCs w:val="23"/>
        </w:rPr>
        <w:t>1.</w:t>
      </w:r>
      <w:r w:rsidR="00F64FDB" w:rsidRPr="00F64FDB">
        <w:rPr>
          <w:b/>
          <w:color w:val="000000"/>
          <w:sz w:val="23"/>
          <w:szCs w:val="23"/>
        </w:rPr>
        <w:tab/>
        <w:t>Земельный участок находится в границе второго и третьего пояса зоны санитарной охраны водозабора из Айского водохранилища, используемого для питьевого и хозяйственно-бытового водоснабжения. Реестровый номер – 74:00-6.90.</w:t>
      </w:r>
    </w:p>
    <w:p w:rsidR="00410F1F" w:rsidRPr="002464C1" w:rsidRDefault="00F64FDB" w:rsidP="00F64FDB">
      <w:pPr>
        <w:widowControl/>
        <w:jc w:val="both"/>
        <w:rPr>
          <w:color w:val="000000"/>
          <w:sz w:val="23"/>
          <w:szCs w:val="23"/>
        </w:rPr>
      </w:pPr>
      <w:r w:rsidRPr="00F64FDB">
        <w:rPr>
          <w:b/>
          <w:color w:val="000000"/>
          <w:sz w:val="23"/>
          <w:szCs w:val="23"/>
        </w:rPr>
        <w:t>2.</w:t>
      </w:r>
      <w:r w:rsidRPr="00F64FDB">
        <w:rPr>
          <w:b/>
          <w:color w:val="000000"/>
          <w:sz w:val="23"/>
          <w:szCs w:val="23"/>
        </w:rPr>
        <w:tab/>
        <w:t xml:space="preserve">Земельный участок находится в водоохранной зоне р. Ай на территории ЗГО. </w:t>
      </w:r>
      <w:r>
        <w:rPr>
          <w:b/>
          <w:color w:val="000000"/>
          <w:sz w:val="23"/>
          <w:szCs w:val="23"/>
        </w:rPr>
        <w:t>Реестровый номер – 74:25-6.1750</w:t>
      </w:r>
      <w:bookmarkStart w:id="2" w:name="_GoBack"/>
      <w:bookmarkEnd w:id="2"/>
      <w:r w:rsidR="00C43C84" w:rsidRPr="00C43C84">
        <w:rPr>
          <w:b/>
          <w:color w:val="000000"/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47B94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43C84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4FDB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DD9A7E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2311</Words>
  <Characters>13176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2025-10-02T10:30:00Z</dcterms:created>
  <dcterms:modified xsi:type="dcterms:W3CDTF">2025-10-02T10:30:00Z</dcterms:modified>
</cp:coreProperties>
</file>